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0BCDC" w14:textId="77777777" w:rsidR="00C47755" w:rsidRDefault="00C47755" w:rsidP="00C4775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DYNELEY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200A0CFB" w14:textId="77777777" w:rsidR="00C47755" w:rsidRDefault="00C47755" w:rsidP="00C4775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 xml:space="preserve">of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Eynesford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>, Kent.</w:t>
      </w:r>
    </w:p>
    <w:p w14:paraId="3CA0B07B" w14:textId="77777777" w:rsidR="00C47755" w:rsidRDefault="00C47755" w:rsidP="00C4775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B9F3A78" w14:textId="77777777" w:rsidR="00C47755" w:rsidRDefault="00C47755" w:rsidP="00C4775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692FAFE" w14:textId="77777777" w:rsidR="00C47755" w:rsidRDefault="00C47755" w:rsidP="00C4775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15 Jun.1404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granted letters of protection as he was about to enter naval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>service</w:t>
      </w:r>
      <w:proofErr w:type="gramEnd"/>
    </w:p>
    <w:p w14:paraId="6FB39D3D" w14:textId="77777777" w:rsidR="00C47755" w:rsidRDefault="00C47755" w:rsidP="00C4775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under the command of Thomas Beaufort, Earl of Dorset(q.v.).</w:t>
      </w:r>
    </w:p>
    <w:p w14:paraId="58A42B7D" w14:textId="77777777" w:rsidR="00C47755" w:rsidRDefault="00C47755" w:rsidP="00C4775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(C.P.R.1401-5 p.402)</w:t>
      </w:r>
    </w:p>
    <w:p w14:paraId="2D253DD7" w14:textId="77777777" w:rsidR="00C47755" w:rsidRDefault="00C47755" w:rsidP="00C4775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8C23C5F" w14:textId="77777777" w:rsidR="00C47755" w:rsidRDefault="00C47755" w:rsidP="00C4775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E92C522" w14:textId="77777777" w:rsidR="00C47755" w:rsidRDefault="00C47755" w:rsidP="00C4775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11 February 2023</w:t>
      </w:r>
    </w:p>
    <w:p w14:paraId="415CD5F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9F074" w14:textId="77777777" w:rsidR="00C47755" w:rsidRDefault="00C47755" w:rsidP="009139A6">
      <w:r>
        <w:separator/>
      </w:r>
    </w:p>
  </w:endnote>
  <w:endnote w:type="continuationSeparator" w:id="0">
    <w:p w14:paraId="4C72701C" w14:textId="77777777" w:rsidR="00C47755" w:rsidRDefault="00C477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2DA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4CB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0C6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894B6" w14:textId="77777777" w:rsidR="00C47755" w:rsidRDefault="00C47755" w:rsidP="009139A6">
      <w:r>
        <w:separator/>
      </w:r>
    </w:p>
  </w:footnote>
  <w:footnote w:type="continuationSeparator" w:id="0">
    <w:p w14:paraId="7D2AC15F" w14:textId="77777777" w:rsidR="00C47755" w:rsidRDefault="00C477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E7E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85C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6EE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75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47755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E283E"/>
  <w15:chartTrackingRefBased/>
  <w15:docId w15:val="{2B7FAEE7-BA91-47DF-8AB0-924DE292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2023-03-01T19:50:00Z</dcterms:created>
  <dcterms:modified xsi:type="dcterms:W3CDTF">2023-03-01T19:51:00Z</dcterms:modified>
</cp:coreProperties>
</file>